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9D4A" w14:textId="77777777" w:rsidR="00926C96" w:rsidRDefault="00997F14" w:rsidP="00926C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063970" w:rsidRPr="00E960BB">
        <w:rPr>
          <w:rFonts w:ascii="Corbel" w:hAnsi="Corbel"/>
          <w:bCs/>
          <w:i/>
        </w:rPr>
        <w:t xml:space="preserve">Załącznik nr 1.5 do Zarządzenia Rektora UR  nr </w:t>
      </w:r>
      <w:r w:rsidR="00063970">
        <w:rPr>
          <w:rFonts w:ascii="Corbel" w:hAnsi="Corbel"/>
          <w:bCs/>
          <w:i/>
        </w:rPr>
        <w:t>7</w:t>
      </w:r>
      <w:r w:rsidR="00063970" w:rsidRPr="00E960BB">
        <w:rPr>
          <w:rFonts w:ascii="Corbel" w:hAnsi="Corbel"/>
          <w:bCs/>
          <w:i/>
        </w:rPr>
        <w:t>/20</w:t>
      </w:r>
      <w:r w:rsidR="00063970">
        <w:rPr>
          <w:rFonts w:ascii="Corbel" w:hAnsi="Corbel"/>
          <w:bCs/>
          <w:i/>
        </w:rPr>
        <w:t>23</w:t>
      </w:r>
    </w:p>
    <w:p w14:paraId="221AFFB8" w14:textId="77777777" w:rsidR="00926C96" w:rsidRDefault="00926C96" w:rsidP="00926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D0F589" w14:textId="77777777" w:rsidR="00812884" w:rsidRDefault="00926C96" w:rsidP="008128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12884">
        <w:rPr>
          <w:rFonts w:ascii="Corbel" w:hAnsi="Corbel"/>
          <w:i/>
          <w:smallCaps/>
          <w:sz w:val="24"/>
          <w:szCs w:val="24"/>
        </w:rPr>
        <w:t>202</w:t>
      </w:r>
      <w:r w:rsidR="00B3188D">
        <w:rPr>
          <w:rFonts w:ascii="Corbel" w:hAnsi="Corbel"/>
          <w:i/>
          <w:smallCaps/>
          <w:sz w:val="24"/>
          <w:szCs w:val="24"/>
        </w:rPr>
        <w:t>3</w:t>
      </w:r>
      <w:r w:rsidR="00812884">
        <w:rPr>
          <w:rFonts w:ascii="Corbel" w:hAnsi="Corbel"/>
          <w:i/>
          <w:smallCaps/>
          <w:sz w:val="24"/>
          <w:szCs w:val="24"/>
        </w:rPr>
        <w:t>-202</w:t>
      </w:r>
      <w:r w:rsidR="00B3188D">
        <w:rPr>
          <w:rFonts w:ascii="Corbel" w:hAnsi="Corbel"/>
          <w:i/>
          <w:smallCaps/>
          <w:sz w:val="24"/>
          <w:szCs w:val="24"/>
        </w:rPr>
        <w:t>8</w:t>
      </w:r>
    </w:p>
    <w:p w14:paraId="6B684B61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B20B470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141664">
        <w:rPr>
          <w:rFonts w:ascii="Corbel" w:hAnsi="Corbel"/>
          <w:sz w:val="20"/>
          <w:szCs w:val="20"/>
        </w:rPr>
        <w:t>akademicki   202</w:t>
      </w:r>
      <w:r w:rsidR="00B3188D">
        <w:rPr>
          <w:rFonts w:ascii="Corbel" w:hAnsi="Corbel"/>
          <w:sz w:val="20"/>
          <w:szCs w:val="20"/>
        </w:rPr>
        <w:t>5</w:t>
      </w:r>
      <w:r w:rsidR="00141664">
        <w:rPr>
          <w:rFonts w:ascii="Corbel" w:hAnsi="Corbel"/>
          <w:sz w:val="20"/>
          <w:szCs w:val="20"/>
        </w:rPr>
        <w:t>/202</w:t>
      </w:r>
      <w:r w:rsidR="00B3188D">
        <w:rPr>
          <w:rFonts w:ascii="Corbel" w:hAnsi="Corbel"/>
          <w:sz w:val="20"/>
          <w:szCs w:val="20"/>
        </w:rPr>
        <w:t>6</w:t>
      </w:r>
    </w:p>
    <w:p w14:paraId="50B6F6CA" w14:textId="77777777" w:rsid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162695E0" w14:textId="77777777" w:rsidR="00926C96" w:rsidRDefault="00926C96" w:rsidP="00926C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6C96" w14:paraId="75D0486C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7AD4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09A7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926C96" w14:paraId="439B85A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41A2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BAFE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6C96" w14:paraId="6BF019EA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45C8" w14:textId="77777777" w:rsidR="00926C96" w:rsidRDefault="00926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F0C3" w14:textId="77777777" w:rsidR="00926C96" w:rsidRDefault="00F525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26C96" w14:paraId="413BCA83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253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91F" w14:textId="77777777" w:rsidR="00926C96" w:rsidRDefault="00F52517" w:rsidP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6C96" w14:paraId="3D529628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CBA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5548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6C96" w14:paraId="0621CB05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EB2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F50D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6C96" w14:paraId="1AFC1885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2361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2A8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6C96" w14:paraId="6F33960E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76B7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2080" w14:textId="77777777" w:rsidR="00926C96" w:rsidRDefault="002F52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26C96" w14:paraId="0CB1CB92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2D6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0702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926C96" w14:paraId="63DF8592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4CA0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C86" w14:textId="77777777" w:rsidR="00926C96" w:rsidRDefault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334E9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6C96" w14:paraId="7BB52AD0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2A87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3384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26C96" w14:paraId="44F5F4FC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61E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9E62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926C96" w14:paraId="6C3D5FCF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4A27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581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918243" w14:textId="77777777" w:rsidR="00926C96" w:rsidRDefault="00926C96" w:rsidP="00926C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E3EF3C5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1AA595" w14:textId="77777777" w:rsidR="00926C96" w:rsidRDefault="00926C96" w:rsidP="00926C9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4F16E0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6C96" w14:paraId="61D10FE7" w14:textId="77777777" w:rsidTr="00926C9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6FBC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C244967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C08C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8351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86B4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7DC8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4C0E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8C3A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706C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D9E5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E6EF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6C96" w14:paraId="469A909B" w14:textId="77777777" w:rsidTr="00926C9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E9C9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9637" w14:textId="77777777" w:rsidR="00926C96" w:rsidRDefault="002F52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9FC9" w14:textId="77777777" w:rsidR="00926C96" w:rsidRDefault="008662F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B9C3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3C37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E3AC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0138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A2FA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1E4D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1C68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AA6772" w14:textId="77777777" w:rsidR="00926C96" w:rsidRDefault="00926C96" w:rsidP="00926C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4F51C9" w14:textId="77777777" w:rsidR="00926C96" w:rsidRDefault="00926C96" w:rsidP="00926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 w:rsidR="00C6523A"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016FE6" w14:textId="77777777" w:rsidR="00926C96" w:rsidRP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  <w:r w:rsidRPr="00926C96">
        <w:rPr>
          <w:rFonts w:ascii="Corbel" w:hAnsi="Corbel"/>
          <w:sz w:val="24"/>
          <w:szCs w:val="24"/>
        </w:rPr>
        <w:sym w:font="Wingdings 2" w:char="0054"/>
      </w:r>
      <w:r w:rsidRPr="00926C96">
        <w:rPr>
          <w:rFonts w:ascii="Corbel" w:hAnsi="Corbel"/>
          <w:sz w:val="24"/>
          <w:szCs w:val="24"/>
        </w:rPr>
        <w:t xml:space="preserve">  zajęcia w formie tradycyjnej </w:t>
      </w:r>
    </w:p>
    <w:p w14:paraId="562EA943" w14:textId="77777777" w:rsidR="00926C96" w:rsidRP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  <w:r w:rsidRPr="00926C96">
        <w:rPr>
          <w:rFonts w:ascii="Corbel" w:eastAsia="MS Mincho" w:hAnsi="MS Mincho" w:cs="MS Mincho"/>
          <w:sz w:val="24"/>
          <w:szCs w:val="24"/>
        </w:rPr>
        <w:t>☐</w:t>
      </w:r>
      <w:r w:rsidRPr="00926C96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57205FF5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100E1412" w14:textId="77777777" w:rsidR="00926C96" w:rsidRDefault="00926C96" w:rsidP="00926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</w:r>
      <w:r w:rsidR="00FA72EF" w:rsidRPr="009C54AE">
        <w:rPr>
          <w:rFonts w:ascii="Corbel" w:hAnsi="Corbel"/>
          <w:smallCaps w:val="0"/>
          <w:szCs w:val="24"/>
        </w:rPr>
        <w:t>For</w:t>
      </w:r>
      <w:r w:rsidR="00FA72EF">
        <w:rPr>
          <w:rFonts w:ascii="Corbel" w:hAnsi="Corbel"/>
          <w:smallCaps w:val="0"/>
          <w:szCs w:val="24"/>
        </w:rPr>
        <w:t xml:space="preserve">ma zaliczenia przedmiotu </w:t>
      </w:r>
      <w:r w:rsidR="00FA72EF" w:rsidRPr="009C54AE">
        <w:rPr>
          <w:rFonts w:ascii="Corbel" w:hAnsi="Corbel"/>
          <w:smallCaps w:val="0"/>
          <w:szCs w:val="24"/>
        </w:rPr>
        <w:t xml:space="preserve"> (z toku)</w:t>
      </w:r>
      <w:r w:rsidR="00FA72EF">
        <w:rPr>
          <w:rFonts w:ascii="Corbel" w:hAnsi="Corbel"/>
          <w:smallCaps w:val="0"/>
          <w:szCs w:val="24"/>
        </w:rPr>
        <w:t xml:space="preserve">: </w:t>
      </w:r>
      <w:r w:rsidR="00FA72EF" w:rsidRPr="009C54AE">
        <w:rPr>
          <w:rFonts w:ascii="Corbel" w:hAnsi="Corbel"/>
          <w:smallCaps w:val="0"/>
          <w:szCs w:val="24"/>
        </w:rPr>
        <w:t xml:space="preserve"> </w:t>
      </w:r>
      <w:r w:rsidR="00FA72EF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724B6C2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83D724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14:paraId="20B0F027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4F6E" w14:textId="77777777" w:rsidR="00926C96" w:rsidRDefault="00926C96" w:rsidP="00F334E9">
            <w:pPr>
              <w:spacing w:after="0" w:line="240" w:lineRule="auto"/>
            </w:pPr>
            <w:r w:rsidRPr="00926C96">
              <w:rPr>
                <w:rFonts w:ascii="Corbel" w:hAnsi="Corbel"/>
                <w:sz w:val="24"/>
                <w:szCs w:val="24"/>
              </w:rPr>
              <w:t>Znajomość podstawowych zagadnień z genetyki, cytologii, histologii, anatomii i fizjologii człowi</w:t>
            </w:r>
            <w:r w:rsidR="00F334E9">
              <w:rPr>
                <w:rFonts w:ascii="Corbel" w:hAnsi="Corbel"/>
                <w:sz w:val="24"/>
                <w:szCs w:val="24"/>
              </w:rPr>
              <w:t xml:space="preserve">eka na poziomie szkoły średniej, psychologii rozwojowej, </w:t>
            </w:r>
            <w:r w:rsidR="00F334E9" w:rsidRPr="00926C96">
              <w:rPr>
                <w:rFonts w:ascii="Corbel" w:hAnsi="Corbel"/>
                <w:sz w:val="24"/>
                <w:szCs w:val="24"/>
              </w:rPr>
              <w:t>pedagogiki przedszkolnej i wczesnoszkolnej.</w:t>
            </w:r>
          </w:p>
        </w:tc>
      </w:tr>
    </w:tbl>
    <w:p w14:paraId="3EF9BCB1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0DC8B8CE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8667CE4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3ED230A9" w14:textId="77777777" w:rsidR="00926C96" w:rsidRDefault="00926C96" w:rsidP="00926C9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0A1AA93" w14:textId="77777777" w:rsidR="00926C96" w:rsidRDefault="00926C96" w:rsidP="00926C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6C96" w14:paraId="6FAFF1F0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8172" w14:textId="77777777" w:rsidR="00926C96" w:rsidRDefault="00926C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ED85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uwarunkowaniami zagrożeń zdrowia, w tym zdrowia psychicznego</w:t>
            </w:r>
          </w:p>
        </w:tc>
      </w:tr>
      <w:tr w:rsidR="00926C96" w14:paraId="318B5890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704F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64BD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Wzbogacanie wiedzy na temat istoty umiejętności życiowych i zachowań prozdrowotnych</w:t>
            </w:r>
          </w:p>
        </w:tc>
      </w:tr>
      <w:tr w:rsidR="00926C96" w14:paraId="55E7C206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651A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79A8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Wzbogacenie wiedzy na temat podstawowych zagadnień rozwoju biologicznego człowieka</w:t>
            </w:r>
          </w:p>
        </w:tc>
      </w:tr>
      <w:tr w:rsidR="00926C96" w14:paraId="5CDE4EA2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4F86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A9D6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</w:p>
        </w:tc>
      </w:tr>
      <w:tr w:rsidR="00926C96" w14:paraId="6688113D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792A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11B5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rozpoznawania sytuacji zagrożeń dla zdrowia i odpowiedniego reagowania na te sytuacje</w:t>
            </w:r>
          </w:p>
        </w:tc>
      </w:tr>
      <w:tr w:rsidR="00926C96" w14:paraId="784F72C7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2BC0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F61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w14:paraId="1AF334A1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F36D389" w14:textId="77777777" w:rsidR="00926C96" w:rsidRDefault="00926C96" w:rsidP="00926C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5E20CF" w14:textId="77777777" w:rsidR="00926C96" w:rsidRPr="00603DCC" w:rsidRDefault="00926C96" w:rsidP="00603D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6C96" w:rsidRPr="00603DCC" w14:paraId="1ADEE08B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0B9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D5D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2BCC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603DCC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926C96" w:rsidRPr="00603DCC" w14:paraId="3C2B02C2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E725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</w:t>
            </w:r>
            <w:r w:rsidRPr="00603DCC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E8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Student:</w:t>
            </w:r>
          </w:p>
          <w:p w14:paraId="3CA5F7A8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Scharakteryzuje uwarunkowania zagrożeń zdrowia , w tym zdrowia psychicznego dziecka i ucznia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B91B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A3C08D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603DCC" w14:paraId="6E5454F3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53B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096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A067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926C96" w:rsidRPr="00603DCC" w14:paraId="2AB55BAA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DDB2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D366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Dokona charakterystyki okresów rozwojowych człowieka, wyjaśni pojęcie normy w ocenie rozwoju oraz przedstawi metody kontroli rozwoju biologicznego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D2CF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CDA387A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603DCC" w14:paraId="2E633147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5D35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6290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3E0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A8D221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PPiW.U07</w:t>
            </w:r>
          </w:p>
          <w:p w14:paraId="0360A9EA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26C96" w:rsidRPr="00603DCC" w14:paraId="23D18F4F" w14:textId="77777777" w:rsidTr="00926C96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3E45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AFD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Zaprojektuje sposoby reagowania 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801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926C96" w:rsidRPr="00603DCC" w14:paraId="362C2B56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9B12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E56C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1894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B41D663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PPiW.U08</w:t>
            </w:r>
          </w:p>
          <w:p w14:paraId="47CA47AA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93339E" w:rsidRPr="00603DCC" w14:paraId="38D2A32C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F44" w14:textId="77777777" w:rsidR="0093339E" w:rsidRPr="00603DCC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D969" w14:textId="77777777" w:rsidR="0093339E" w:rsidRPr="0093339E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93339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  <w:p w14:paraId="71B99F0E" w14:textId="77777777" w:rsidR="0093339E" w:rsidRPr="00603DCC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D7C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398D290" w14:textId="77777777" w:rsidR="0093339E" w:rsidRPr="00603DCC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14:paraId="03CAA60E" w14:textId="77777777" w:rsidR="00926C96" w:rsidRDefault="00926C96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0511D1D" w14:textId="77777777" w:rsidR="00926C96" w:rsidRDefault="00926C96" w:rsidP="00926C9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2D69397" w14:textId="77777777" w:rsidR="00141664" w:rsidRDefault="00141664" w:rsidP="00926C9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CE8C838" w14:textId="77777777" w:rsidR="00926C96" w:rsidRPr="00141664" w:rsidRDefault="00926C96" w:rsidP="0014166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14:paraId="0F9788CF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74F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14:paraId="0EE5259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2F23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koncepcje zdrowia – różne definicje pojęcia zdrowia.  </w:t>
            </w:r>
            <w:r>
              <w:rPr>
                <w:rFonts w:ascii="Corbel" w:hAnsi="Corbel"/>
              </w:rPr>
              <w:t xml:space="preserve">Istota zdrowia i choroby. </w:t>
            </w:r>
          </w:p>
        </w:tc>
      </w:tr>
      <w:tr w:rsidR="00926C96" w14:paraId="07DC7E1E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C29C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Uwarunkowania zagrożeń zdrowia, w tym zdrowia psychicznego. Modele zdrowia. </w:t>
            </w:r>
          </w:p>
        </w:tc>
      </w:tr>
      <w:tr w:rsidR="00926C96" w14:paraId="746FB21B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F527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C96" w14:paraId="5B4D480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A6F2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endogenne genetyczne, paragenetyczne i niegenetyczne wpływające na rozwój </w:t>
            </w:r>
          </w:p>
          <w:p w14:paraId="25E19CE8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926C96" w14:paraId="6DAA0D46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DC8E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26C96" w14:paraId="7B3B0652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2088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4508BCAD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mięśni. Fizjologia układu.</w:t>
            </w:r>
          </w:p>
        </w:tc>
      </w:tr>
      <w:tr w:rsidR="00926C96" w14:paraId="01EFE92E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70F3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926C96" w14:paraId="56AEFA6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4773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926C96" w14:paraId="5EEA519D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C997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926C96" w14:paraId="50DED6E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D0DF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926C96" w14:paraId="0A01C917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D61" w14:textId="77777777" w:rsidR="00926C96" w:rsidRDefault="00926C96" w:rsidP="001416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018C2956" w14:textId="77777777" w:rsid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791A81A2" w14:textId="77777777" w:rsidR="00926C96" w:rsidRPr="00141664" w:rsidRDefault="00926C96" w:rsidP="0014166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14:paraId="66F94151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94E" w14:textId="77777777" w:rsidR="00926C96" w:rsidRDefault="00926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14:paraId="09FEEB2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B22C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edukacji zdrowotnej jako edukacji ukierunkowanej na kształtowanie umiejętności  życiowych i zachowań prozdrowotnych. Budowanie zdrowego stylu życia.</w:t>
            </w:r>
          </w:p>
        </w:tc>
      </w:tr>
      <w:tr w:rsidR="00926C96" w14:paraId="6950669A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D364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926C96" w14:paraId="2D9BCBF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173F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75F1A041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prenatalnego i progresywnego.</w:t>
            </w:r>
          </w:p>
          <w:p w14:paraId="519DCBAF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C96" w14:paraId="32F37181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C94D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926C96" w14:paraId="20D51F3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363C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zdrowotna poszczególnych okresów rozwojowych, zwłaszcza dzieci i młodzieży. </w:t>
            </w:r>
          </w:p>
          <w:p w14:paraId="466B6381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926C96" w14:paraId="25630EB7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2751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926C96" w14:paraId="605A518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5679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926C96" w14:paraId="41BCA963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4FCA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26C96" w14:paraId="0BE94238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CDC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26C96" w14:paraId="63465E21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036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26C96" w14:paraId="1E81CBA3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FC4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746DDFFD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36DA75" w14:textId="77777777" w:rsidR="00926C96" w:rsidRDefault="00926C96" w:rsidP="00926C9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3.4 </w:t>
      </w:r>
      <w:r w:rsidR="007F722B" w:rsidRPr="009C54AE">
        <w:rPr>
          <w:rFonts w:ascii="Corbel" w:hAnsi="Corbel"/>
          <w:smallCaps w:val="0"/>
          <w:szCs w:val="24"/>
        </w:rPr>
        <w:t>Metody dydaktyczne</w:t>
      </w:r>
    </w:p>
    <w:p w14:paraId="7167838E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2EE29C" w14:textId="77777777" w:rsidR="00926C96" w:rsidRPr="005C2413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5C2413">
        <w:rPr>
          <w:rFonts w:ascii="Corbel" w:hAnsi="Corbel"/>
          <w:sz w:val="24"/>
          <w:szCs w:val="24"/>
        </w:rPr>
        <w:t xml:space="preserve">Wykład: wykład problemowy, wykład z prezentacją multimedialną, </w:t>
      </w:r>
    </w:p>
    <w:p w14:paraId="40B8569C" w14:textId="77777777" w:rsidR="00926C96" w:rsidRPr="005C2413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5C2413">
        <w:rPr>
          <w:rFonts w:ascii="Corbel" w:hAnsi="Corbel"/>
          <w:sz w:val="24"/>
          <w:szCs w:val="24"/>
        </w:rPr>
        <w:t>Ćwiczenia: prezentacja multimedialna, dyskusja, analiza tekstów z dyskusją, analiza przypadków, praca w grupach.</w:t>
      </w:r>
    </w:p>
    <w:p w14:paraId="7ADF73A3" w14:textId="77777777" w:rsidR="00926C96" w:rsidRDefault="00926C96" w:rsidP="005C241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96433AA" w14:textId="77777777" w:rsidR="00926C96" w:rsidRDefault="00926C96" w:rsidP="00926C9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41EFFE9" w14:textId="77777777" w:rsidR="00926C96" w:rsidRDefault="00926C96" w:rsidP="00926C9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4.1 </w:t>
      </w:r>
      <w:r w:rsidR="007F722B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7F722B">
        <w:rPr>
          <w:rFonts w:ascii="Corbel" w:hAnsi="Corbel"/>
          <w:smallCaps w:val="0"/>
          <w:szCs w:val="24"/>
        </w:rPr>
        <w:t>uczenia się</w:t>
      </w:r>
    </w:p>
    <w:p w14:paraId="744C70D9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6C96" w14:paraId="4E8C8E08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218E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0DA5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Metody oceny efektów uczenia sie</w:t>
            </w:r>
          </w:p>
          <w:p w14:paraId="03FE2A3E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41F2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5399CE4F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926C96" w14:paraId="6843D7B9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A0E0" w14:textId="77777777" w:rsidR="00926C96" w:rsidRPr="005C2413" w:rsidRDefault="00477A4A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26C96" w:rsidRPr="005C2413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E4A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0093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5C544C73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9A0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470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480F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013FBC19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D249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13AF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0042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6EA311FB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F93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5F7D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F85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44901377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646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C78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CBC4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26C96" w14:paraId="0F7E25BC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A055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D07E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5607" w14:textId="77777777" w:rsidR="00926C96" w:rsidRPr="005C2413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</w:t>
            </w:r>
            <w:r w:rsidR="00926C96" w:rsidRPr="005C2413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93339E" w14:paraId="6B85754A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2F1" w14:textId="77777777" w:rsidR="0093339E" w:rsidRPr="005C2413" w:rsidRDefault="0093339E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9D9" w14:textId="77777777" w:rsidR="0093339E" w:rsidRPr="005C2413" w:rsidRDefault="0093339E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53E" w14:textId="77777777" w:rsidR="0093339E" w:rsidRPr="005C2413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9F199CF" w14:textId="77777777" w:rsidR="00926C96" w:rsidRDefault="00926C96" w:rsidP="005C241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44A68113" w14:textId="77777777" w:rsidR="007F722B" w:rsidRPr="009C54AE" w:rsidRDefault="00926C96" w:rsidP="007F72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zCs w:val="24"/>
        </w:rPr>
        <w:t xml:space="preserve">4.2 </w:t>
      </w:r>
      <w:r w:rsidR="007F722B" w:rsidRPr="009C54AE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42B29EE1" w14:textId="77777777" w:rsidR="00926C96" w:rsidRDefault="00926C96" w:rsidP="007F722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14:paraId="4E8C6F05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392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Wykłady – obecność na wykładach, ćwiczenia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00783CF9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1FC7C346" w14:textId="77777777" w:rsidR="00926C96" w:rsidRPr="00C212AA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</w:p>
          <w:p w14:paraId="4D9B0B5A" w14:textId="77777777" w:rsidR="00926C96" w:rsidRPr="00C212AA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Zestawy ćwiczeń związanych z ochroną środowiska, jako ważnego czynnika warunkującego kształcenie postaw proekologicznych i prozdrowotnych dzieci/uczniów wczesnej edukacji</w:t>
            </w:r>
          </w:p>
          <w:p w14:paraId="500F6681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9DC4D1C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13871ABE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4119B055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118E8765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23ECF15B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3F3E45C" w14:textId="77777777" w:rsidR="00926C96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Ocena końcowa stanowi średnią z ocen za przygotowanie prezentacji, projektów ćwiczeń oraz z aktywności podczas zajęć i z kolokwium.</w:t>
            </w:r>
          </w:p>
        </w:tc>
      </w:tr>
    </w:tbl>
    <w:p w14:paraId="7C8BE53C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E62782" w14:textId="77777777" w:rsidR="00926C96" w:rsidRDefault="00926C96" w:rsidP="00926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18671AE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6C96" w14:paraId="72A1DD00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F6AE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3C37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6C96" w14:paraId="7F4B1C1E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2CBB" w14:textId="77777777" w:rsidR="00926C96" w:rsidRDefault="00926C96" w:rsidP="000639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D2C8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26C96" w14:paraId="03B80625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9E36" w14:textId="62B5333C" w:rsidR="00926C96" w:rsidRPr="000864D4" w:rsidRDefault="00926C96" w:rsidP="000864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04C" w14:textId="27CBF929" w:rsidR="00926C96" w:rsidRDefault="000864D4" w:rsidP="000864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26C96" w14:paraId="7005CB34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6773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71D6E7B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F245E5D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1451563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32525DB1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A44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1F39D0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F9A281" w14:textId="5FF282A4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864D4">
              <w:rPr>
                <w:rFonts w:ascii="Corbel" w:hAnsi="Corbel"/>
                <w:sz w:val="24"/>
                <w:szCs w:val="24"/>
              </w:rPr>
              <w:t>5</w:t>
            </w:r>
          </w:p>
          <w:p w14:paraId="18DBDC59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26C96">
              <w:rPr>
                <w:rFonts w:ascii="Corbel" w:hAnsi="Corbel"/>
                <w:sz w:val="24"/>
                <w:szCs w:val="24"/>
              </w:rPr>
              <w:t>0</w:t>
            </w:r>
          </w:p>
          <w:p w14:paraId="45A0FFA0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4C7B66EE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88F14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26C96" w14:paraId="64724D6F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B09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C689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26C96" w14:paraId="288993C5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919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3B88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F6AB5B" w14:textId="77777777" w:rsidR="00926C96" w:rsidRPr="003E7492" w:rsidRDefault="00926C96" w:rsidP="003E7492">
      <w:pPr>
        <w:rPr>
          <w:rFonts w:ascii="Corbel" w:hAnsi="Corbel"/>
        </w:rPr>
      </w:pPr>
      <w:r w:rsidRPr="003E7492">
        <w:rPr>
          <w:rFonts w:ascii="Corbel" w:hAnsi="Corbel"/>
        </w:rPr>
        <w:t>* Należy uwzględnić, że 1 pkt ECTS odpowiada 25-30 godzin całkowitego nakładu pracy studenta.</w:t>
      </w:r>
    </w:p>
    <w:p w14:paraId="5218A424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5DCA01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71B426F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6C96" w14:paraId="68E5F0A4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D65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AA0F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3339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926C96" w14:paraId="57EF9DD5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2B2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3ED1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39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1E86E047" w14:textId="77777777" w:rsidR="00926C96" w:rsidRDefault="00926C96" w:rsidP="003E74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56CCD9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17FD7E7F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6C96" w14:paraId="68669AB2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838F" w14:textId="77777777" w:rsidR="00926C96" w:rsidRPr="003E7492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492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29C5F259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29EEFB4D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Doleżych B., Łaszczyca P.,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z elementami higieny szkolnej,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Adam Marszałek, Toruń 2010.</w:t>
            </w:r>
          </w:p>
          <w:p w14:paraId="502B90F0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Biologiczne i medyczne podstawy rozwoju i wychowania,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Wydawnictwo Akademickie „Żak”, Warszawa 2001.</w:t>
            </w:r>
          </w:p>
          <w:p w14:paraId="32642A78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233258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47BE0AEB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Malinowski A.,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Auksologia, Rozwój biologiczny człowieka w ujęciu biomedycznym,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UZ, Zielona Góra 2004. </w:t>
            </w:r>
          </w:p>
          <w:p w14:paraId="60B5C498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Mięsowicz I.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3843D249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zdrowotna. Podręcznik akademicki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  <w:p w14:paraId="1CE716E9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sz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kształcenia i wychowania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</w:tc>
      </w:tr>
      <w:tr w:rsidR="00926C96" w14:paraId="588B7E19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8564" w14:textId="77777777" w:rsidR="00926C96" w:rsidRPr="004272E2" w:rsidRDefault="00926C96" w:rsidP="004272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2E2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68F284A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Gołąb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Podstawy anatomii człowieka</w:t>
            </w:r>
            <w:r w:rsidRPr="00233258">
              <w:rPr>
                <w:rFonts w:ascii="Corbel" w:hAnsi="Corbel"/>
                <w:sz w:val="24"/>
                <w:szCs w:val="24"/>
              </w:rPr>
              <w:t>, PZWL, Warszawa 2000.</w:t>
            </w:r>
          </w:p>
          <w:p w14:paraId="6D098C5A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Wolański N.,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Rozwój biologiczny człowieka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2005.</w:t>
            </w:r>
          </w:p>
          <w:p w14:paraId="225A4113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Paśko I.,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Kształtowanie postaw proekologicznych uczniów klas I-III szkół podstawowych</w:t>
            </w:r>
            <w:r w:rsidRPr="00233258">
              <w:rPr>
                <w:rFonts w:ascii="Corbel" w:hAnsi="Corbel"/>
                <w:sz w:val="24"/>
                <w:szCs w:val="24"/>
              </w:rPr>
              <w:t>, Wydawnictwo Naukowe AP, Kraków 2001.</w:t>
            </w:r>
          </w:p>
          <w:p w14:paraId="7B7F2A6C" w14:textId="77777777" w:rsidR="00926C96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Terlecka M.K.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ekologiczna. Wybrane problemy</w:t>
            </w:r>
            <w:r w:rsidRPr="00233258">
              <w:rPr>
                <w:rFonts w:ascii="Corbel" w:hAnsi="Corbel"/>
                <w:sz w:val="24"/>
                <w:szCs w:val="24"/>
              </w:rPr>
              <w:t>, Wydawnictwo Armagraf, Krosno 2014.</w:t>
            </w:r>
          </w:p>
        </w:tc>
      </w:tr>
    </w:tbl>
    <w:p w14:paraId="7A717180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D1C3555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E36E534" w14:textId="77777777" w:rsidR="003C63AB" w:rsidRPr="0008564D" w:rsidRDefault="003C63AB" w:rsidP="003C63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03E850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FF4189B" w14:textId="77777777" w:rsidR="0085747A" w:rsidRPr="009C54AE" w:rsidRDefault="0085747A" w:rsidP="00233258">
      <w:pPr>
        <w:spacing w:line="240" w:lineRule="auto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C0F29" w14:textId="77777777" w:rsidR="006361AC" w:rsidRDefault="006361AC" w:rsidP="00C16ABF">
      <w:pPr>
        <w:spacing w:after="0" w:line="240" w:lineRule="auto"/>
      </w:pPr>
      <w:r>
        <w:separator/>
      </w:r>
    </w:p>
  </w:endnote>
  <w:endnote w:type="continuationSeparator" w:id="0">
    <w:p w14:paraId="46CC74B9" w14:textId="77777777" w:rsidR="006361AC" w:rsidRDefault="006361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B3945" w14:textId="77777777" w:rsidR="006361AC" w:rsidRDefault="006361AC" w:rsidP="00C16ABF">
      <w:pPr>
        <w:spacing w:after="0" w:line="240" w:lineRule="auto"/>
      </w:pPr>
      <w:r>
        <w:separator/>
      </w:r>
    </w:p>
  </w:footnote>
  <w:footnote w:type="continuationSeparator" w:id="0">
    <w:p w14:paraId="6EC42333" w14:textId="77777777" w:rsidR="006361AC" w:rsidRDefault="006361AC" w:rsidP="00C16ABF">
      <w:pPr>
        <w:spacing w:after="0" w:line="240" w:lineRule="auto"/>
      </w:pPr>
      <w:r>
        <w:continuationSeparator/>
      </w:r>
    </w:p>
  </w:footnote>
  <w:footnote w:id="1">
    <w:p w14:paraId="66DA99A2" w14:textId="77777777" w:rsidR="00926C96" w:rsidRDefault="00926C96" w:rsidP="00926C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D406F"/>
    <w:multiLevelType w:val="hybridMultilevel"/>
    <w:tmpl w:val="4D7638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D75C3"/>
    <w:multiLevelType w:val="hybridMultilevel"/>
    <w:tmpl w:val="261697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2564877">
    <w:abstractNumId w:val="0"/>
  </w:num>
  <w:num w:numId="2" w16cid:durableId="10791351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3285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3660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3726607">
    <w:abstractNumId w:val="3"/>
  </w:num>
  <w:num w:numId="6" w16cid:durableId="883177925">
    <w:abstractNumId w:val="1"/>
  </w:num>
  <w:num w:numId="7" w16cid:durableId="214414987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970"/>
    <w:rsid w:val="00070ED6"/>
    <w:rsid w:val="000742DC"/>
    <w:rsid w:val="00084C12"/>
    <w:rsid w:val="000864D4"/>
    <w:rsid w:val="0009462C"/>
    <w:rsid w:val="00094B12"/>
    <w:rsid w:val="00095631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66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0171"/>
    <w:rsid w:val="002144C0"/>
    <w:rsid w:val="002156DF"/>
    <w:rsid w:val="0022477D"/>
    <w:rsid w:val="002278A9"/>
    <w:rsid w:val="00233258"/>
    <w:rsid w:val="002336F9"/>
    <w:rsid w:val="00233A2E"/>
    <w:rsid w:val="0024028F"/>
    <w:rsid w:val="00244ABC"/>
    <w:rsid w:val="0025403E"/>
    <w:rsid w:val="00255703"/>
    <w:rsid w:val="002563B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27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261"/>
    <w:rsid w:val="00363F78"/>
    <w:rsid w:val="003A0A5B"/>
    <w:rsid w:val="003A1176"/>
    <w:rsid w:val="003B014B"/>
    <w:rsid w:val="003C0BAE"/>
    <w:rsid w:val="003C63AB"/>
    <w:rsid w:val="003D18A9"/>
    <w:rsid w:val="003D6CE2"/>
    <w:rsid w:val="003E1941"/>
    <w:rsid w:val="003E2FE6"/>
    <w:rsid w:val="003E49D5"/>
    <w:rsid w:val="003E7492"/>
    <w:rsid w:val="003F38C0"/>
    <w:rsid w:val="00414E3C"/>
    <w:rsid w:val="0042244A"/>
    <w:rsid w:val="004272E2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A4A"/>
    <w:rsid w:val="0048108F"/>
    <w:rsid w:val="004840FD"/>
    <w:rsid w:val="00486A7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2354"/>
    <w:rsid w:val="0059484D"/>
    <w:rsid w:val="005A0855"/>
    <w:rsid w:val="005A3196"/>
    <w:rsid w:val="005C080F"/>
    <w:rsid w:val="005C2413"/>
    <w:rsid w:val="005C55E5"/>
    <w:rsid w:val="005C696A"/>
    <w:rsid w:val="005E6E85"/>
    <w:rsid w:val="005F31D2"/>
    <w:rsid w:val="00603DCC"/>
    <w:rsid w:val="0061029B"/>
    <w:rsid w:val="00617230"/>
    <w:rsid w:val="00621CE1"/>
    <w:rsid w:val="00627FC9"/>
    <w:rsid w:val="006361AC"/>
    <w:rsid w:val="00647FA8"/>
    <w:rsid w:val="00650C5F"/>
    <w:rsid w:val="00654934"/>
    <w:rsid w:val="00657C79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B6F"/>
    <w:rsid w:val="007A4022"/>
    <w:rsid w:val="007A6E6E"/>
    <w:rsid w:val="007C3299"/>
    <w:rsid w:val="007C3BCC"/>
    <w:rsid w:val="007C4546"/>
    <w:rsid w:val="007D6E56"/>
    <w:rsid w:val="007F1652"/>
    <w:rsid w:val="007F4155"/>
    <w:rsid w:val="007F722B"/>
    <w:rsid w:val="00812884"/>
    <w:rsid w:val="0081554D"/>
    <w:rsid w:val="0081707E"/>
    <w:rsid w:val="008449B3"/>
    <w:rsid w:val="0085747A"/>
    <w:rsid w:val="008662F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C96"/>
    <w:rsid w:val="0093339E"/>
    <w:rsid w:val="009508DF"/>
    <w:rsid w:val="00950DAC"/>
    <w:rsid w:val="00954A07"/>
    <w:rsid w:val="0096743A"/>
    <w:rsid w:val="00997F14"/>
    <w:rsid w:val="009A78D9"/>
    <w:rsid w:val="009B69C0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0F75"/>
    <w:rsid w:val="00A155EE"/>
    <w:rsid w:val="00A2245B"/>
    <w:rsid w:val="00A30110"/>
    <w:rsid w:val="00A36899"/>
    <w:rsid w:val="00A371F6"/>
    <w:rsid w:val="00A43BF6"/>
    <w:rsid w:val="00A53FA5"/>
    <w:rsid w:val="00A54817"/>
    <w:rsid w:val="00A54CE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0D"/>
    <w:rsid w:val="00B06142"/>
    <w:rsid w:val="00B135B1"/>
    <w:rsid w:val="00B3130B"/>
    <w:rsid w:val="00B3188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2AA"/>
    <w:rsid w:val="00C26CB7"/>
    <w:rsid w:val="00C324C1"/>
    <w:rsid w:val="00C36992"/>
    <w:rsid w:val="00C56036"/>
    <w:rsid w:val="00C61DC5"/>
    <w:rsid w:val="00C6523A"/>
    <w:rsid w:val="00C67E92"/>
    <w:rsid w:val="00C70A26"/>
    <w:rsid w:val="00C766DF"/>
    <w:rsid w:val="00C94B98"/>
    <w:rsid w:val="00CA2B96"/>
    <w:rsid w:val="00CA5089"/>
    <w:rsid w:val="00CB42CB"/>
    <w:rsid w:val="00CC3BEF"/>
    <w:rsid w:val="00CD6897"/>
    <w:rsid w:val="00CE5BAC"/>
    <w:rsid w:val="00CF25BE"/>
    <w:rsid w:val="00CF78ED"/>
    <w:rsid w:val="00D02B25"/>
    <w:rsid w:val="00D02EBA"/>
    <w:rsid w:val="00D17C3C"/>
    <w:rsid w:val="00D26B2C"/>
    <w:rsid w:val="00D34DD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E59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4ED"/>
    <w:rsid w:val="00EC4899"/>
    <w:rsid w:val="00ED03AB"/>
    <w:rsid w:val="00ED32D2"/>
    <w:rsid w:val="00EE32DE"/>
    <w:rsid w:val="00EE5457"/>
    <w:rsid w:val="00F070AB"/>
    <w:rsid w:val="00F17567"/>
    <w:rsid w:val="00F27A7B"/>
    <w:rsid w:val="00F334E9"/>
    <w:rsid w:val="00F41ABE"/>
    <w:rsid w:val="00F52517"/>
    <w:rsid w:val="00F526AF"/>
    <w:rsid w:val="00F617C3"/>
    <w:rsid w:val="00F7066B"/>
    <w:rsid w:val="00F83B28"/>
    <w:rsid w:val="00FA46E5"/>
    <w:rsid w:val="00FA72EF"/>
    <w:rsid w:val="00FB4C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0E8D2"/>
  <w15:docId w15:val="{693F435C-750A-4502-A68B-711F8551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926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87CB35-F777-4435-9327-399942644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4A332-D36F-43EC-9C17-E745860FB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7A8A6-EA9C-4D98-910B-A0AB4DFF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41E87-B6A0-40C1-98D0-FD3D6DA1E1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13</TotalTime>
  <Pages>1</Pages>
  <Words>1458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20</cp:revision>
  <cp:lastPrinted>2019-02-06T12:12:00Z</cp:lastPrinted>
  <dcterms:created xsi:type="dcterms:W3CDTF">2019-11-04T17:23:00Z</dcterms:created>
  <dcterms:modified xsi:type="dcterms:W3CDTF">2026-03-10T10:18:00Z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